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A2C8C" w14:textId="078007A5" w:rsidR="00EE58C5" w:rsidRPr="00DA590C" w:rsidRDefault="002D1831" w:rsidP="00DA590C">
      <w:pPr>
        <w:pStyle w:val="Titel"/>
        <w:spacing w:before="240" w:after="360" w:line="280" w:lineRule="atLeast"/>
        <w:contextualSpacing w:val="0"/>
        <w:outlineLvl w:val="0"/>
        <w:rPr>
          <w:rFonts w:cs="Arial"/>
          <w:bCs/>
          <w:color w:val="auto"/>
          <w:spacing w:val="0"/>
          <w:sz w:val="28"/>
          <w:szCs w:val="28"/>
          <w:lang w:eastAsia="de-DE"/>
        </w:rPr>
      </w:pPr>
      <w:r w:rsidRPr="00DA590C">
        <w:rPr>
          <w:rFonts w:cs="Arial"/>
          <w:bCs/>
          <w:color w:val="auto"/>
          <w:spacing w:val="0"/>
          <w:sz w:val="28"/>
          <w:szCs w:val="28"/>
          <w:lang w:eastAsia="de-DE"/>
        </w:rPr>
        <w:t>Anlage</w:t>
      </w:r>
      <w:r w:rsidR="00283C91">
        <w:rPr>
          <w:rFonts w:cs="Arial"/>
          <w:bCs/>
          <w:color w:val="auto"/>
          <w:spacing w:val="0"/>
          <w:sz w:val="28"/>
          <w:szCs w:val="28"/>
          <w:lang w:eastAsia="de-DE"/>
        </w:rPr>
        <w:t xml:space="preserve"> </w:t>
      </w:r>
      <w:r w:rsidR="007B60DF">
        <w:rPr>
          <w:rFonts w:cs="Arial"/>
          <w:bCs/>
          <w:color w:val="auto"/>
          <w:spacing w:val="0"/>
          <w:sz w:val="28"/>
          <w:szCs w:val="28"/>
          <w:lang w:eastAsia="de-DE"/>
        </w:rPr>
        <w:t xml:space="preserve">12 </w:t>
      </w:r>
      <w:r w:rsidR="00EE58C5" w:rsidRPr="00DA590C">
        <w:rPr>
          <w:rFonts w:cs="Arial"/>
          <w:bCs/>
          <w:color w:val="auto"/>
          <w:spacing w:val="0"/>
          <w:sz w:val="28"/>
          <w:szCs w:val="28"/>
          <w:lang w:eastAsia="de-DE"/>
        </w:rPr>
        <w:t xml:space="preserve">Verpflichtungserklärung </w:t>
      </w:r>
      <w:r w:rsidR="00F43E6B" w:rsidRPr="00F43E6B">
        <w:rPr>
          <w:rFonts w:cs="Arial"/>
          <w:bCs/>
          <w:color w:val="auto"/>
          <w:spacing w:val="0"/>
          <w:sz w:val="28"/>
          <w:szCs w:val="28"/>
          <w:lang w:eastAsia="de-DE"/>
        </w:rPr>
        <w:t>Sanktionspaket Russland Bezug</w:t>
      </w:r>
      <w:r w:rsidR="005B74F5">
        <w:rPr>
          <w:rFonts w:cs="Arial"/>
          <w:bCs/>
          <w:color w:val="auto"/>
          <w:spacing w:val="0"/>
          <w:sz w:val="28"/>
          <w:szCs w:val="28"/>
          <w:lang w:eastAsia="de-DE"/>
        </w:rPr>
        <w:t xml:space="preserve"> entsprechend </w:t>
      </w:r>
      <w:r w:rsidR="00555E08">
        <w:rPr>
          <w:rFonts w:cs="Arial"/>
          <w:bCs/>
          <w:color w:val="auto"/>
          <w:spacing w:val="0"/>
          <w:sz w:val="28"/>
          <w:szCs w:val="28"/>
          <w:lang w:eastAsia="de-DE"/>
        </w:rPr>
        <w:t>d</w:t>
      </w:r>
      <w:r w:rsidR="005B74F5">
        <w:rPr>
          <w:rFonts w:cs="Arial"/>
          <w:bCs/>
          <w:color w:val="auto"/>
          <w:spacing w:val="0"/>
          <w:sz w:val="28"/>
          <w:szCs w:val="28"/>
          <w:lang w:eastAsia="de-DE"/>
        </w:rPr>
        <w:t>er Verordnung (EU) 2022/576 des Rates vom 8.4.2022 zur Änderung der Verordnung (EU) Nr. 833/2014</w:t>
      </w:r>
      <w:r w:rsidR="007F6BDC">
        <w:rPr>
          <w:rFonts w:cs="Arial"/>
          <w:bCs/>
          <w:color w:val="auto"/>
          <w:spacing w:val="0"/>
          <w:sz w:val="28"/>
          <w:szCs w:val="28"/>
          <w:lang w:eastAsia="de-DE"/>
        </w:rPr>
        <w:t xml:space="preserve"> (Los </w:t>
      </w:r>
      <w:r w:rsidR="00265182">
        <w:rPr>
          <w:rFonts w:cs="Arial"/>
          <w:bCs/>
          <w:color w:val="auto"/>
          <w:spacing w:val="0"/>
          <w:sz w:val="28"/>
          <w:szCs w:val="28"/>
          <w:lang w:eastAsia="de-DE"/>
        </w:rPr>
        <w:t>2</w:t>
      </w:r>
      <w:r w:rsidR="004A7E4E">
        <w:rPr>
          <w:rFonts w:cs="Arial"/>
          <w:bCs/>
          <w:color w:val="auto"/>
          <w:spacing w:val="0"/>
          <w:sz w:val="28"/>
          <w:szCs w:val="28"/>
          <w:lang w:eastAsia="de-DE"/>
        </w:rPr>
        <w:t>)</w:t>
      </w:r>
    </w:p>
    <w:p w14:paraId="1DBBF7E3" w14:textId="77777777" w:rsidR="005B74F5" w:rsidRPr="00A151AB" w:rsidRDefault="005B74F5" w:rsidP="005B74F5">
      <w:pPr>
        <w:pStyle w:val="Titel"/>
        <w:spacing w:before="240"/>
        <w:rPr>
          <w:b w:val="0"/>
          <w:sz w:val="22"/>
          <w:szCs w:val="22"/>
        </w:rPr>
      </w:pPr>
      <w:r w:rsidRPr="00A151AB">
        <w:rPr>
          <w:b w:val="0"/>
          <w:sz w:val="22"/>
          <w:szCs w:val="22"/>
        </w:rPr>
        <w:t xml:space="preserve">Entsprechend der Verordnung (EU) 2022/576 dürfen öffentliche Aufträge und Konzessionen nach dem 9. April 2022 </w:t>
      </w:r>
      <w:r w:rsidRPr="009937FD">
        <w:rPr>
          <w:sz w:val="22"/>
          <w:szCs w:val="22"/>
          <w:u w:val="single"/>
        </w:rPr>
        <w:t>nicht</w:t>
      </w:r>
      <w:r w:rsidRPr="00A151AB">
        <w:rPr>
          <w:b w:val="0"/>
          <w:sz w:val="22"/>
          <w:szCs w:val="22"/>
        </w:rPr>
        <w:t xml:space="preserve"> an Personen oder Unternehmen vergeben werden, die einen Bezug zu Russland im Sinne der Vorschrift aufweisen. Dies umfasst sowohl </w:t>
      </w:r>
      <w:r w:rsidR="00DD42A1" w:rsidRPr="00A151AB">
        <w:rPr>
          <w:b w:val="0"/>
          <w:sz w:val="22"/>
          <w:szCs w:val="22"/>
        </w:rPr>
        <w:t xml:space="preserve">unmittelbar als </w:t>
      </w:r>
      <w:r w:rsidRPr="00A151AB">
        <w:rPr>
          <w:b w:val="0"/>
          <w:sz w:val="22"/>
          <w:szCs w:val="22"/>
        </w:rPr>
        <w:t>Bewerber, Bieter</w:t>
      </w:r>
      <w:r w:rsidR="00DD42A1" w:rsidRPr="00A151AB">
        <w:rPr>
          <w:b w:val="0"/>
          <w:sz w:val="22"/>
          <w:szCs w:val="22"/>
        </w:rPr>
        <w:t xml:space="preserve"> </w:t>
      </w:r>
      <w:r w:rsidRPr="00A151AB">
        <w:rPr>
          <w:b w:val="0"/>
          <w:sz w:val="22"/>
          <w:szCs w:val="22"/>
        </w:rPr>
        <w:t>oder Auftragnehmer auftretende</w:t>
      </w:r>
      <w:r w:rsidR="00DD42A1" w:rsidRPr="00A151AB">
        <w:rPr>
          <w:b w:val="0"/>
          <w:sz w:val="22"/>
          <w:szCs w:val="22"/>
        </w:rPr>
        <w:t xml:space="preserve"> </w:t>
      </w:r>
      <w:r w:rsidRPr="00A151AB">
        <w:rPr>
          <w:b w:val="0"/>
          <w:sz w:val="22"/>
          <w:szCs w:val="22"/>
        </w:rPr>
        <w:t>Personen oder Unternehmen als auch mittelbar, mit</w:t>
      </w:r>
      <w:r w:rsidR="00DD42A1" w:rsidRPr="00A151AB">
        <w:rPr>
          <w:b w:val="0"/>
          <w:sz w:val="22"/>
          <w:szCs w:val="22"/>
        </w:rPr>
        <w:t xml:space="preserve"> </w:t>
      </w:r>
      <w:r w:rsidRPr="00A151AB">
        <w:rPr>
          <w:b w:val="0"/>
          <w:sz w:val="22"/>
          <w:szCs w:val="22"/>
        </w:rPr>
        <w:t>mehr</w:t>
      </w:r>
      <w:r w:rsidR="00DD42A1" w:rsidRPr="00A151AB">
        <w:rPr>
          <w:b w:val="0"/>
          <w:sz w:val="22"/>
          <w:szCs w:val="22"/>
        </w:rPr>
        <w:t xml:space="preserve"> </w:t>
      </w:r>
      <w:r w:rsidRPr="00A151AB">
        <w:rPr>
          <w:b w:val="0"/>
          <w:sz w:val="22"/>
          <w:szCs w:val="22"/>
        </w:rPr>
        <w:t>als</w:t>
      </w:r>
      <w:r w:rsidR="00DD42A1" w:rsidRPr="00A151AB">
        <w:rPr>
          <w:b w:val="0"/>
          <w:sz w:val="22"/>
          <w:szCs w:val="22"/>
        </w:rPr>
        <w:t xml:space="preserve"> 10 (</w:t>
      </w:r>
      <w:r w:rsidRPr="00A151AB">
        <w:rPr>
          <w:b w:val="0"/>
          <w:sz w:val="22"/>
          <w:szCs w:val="22"/>
        </w:rPr>
        <w:t>zehn</w:t>
      </w:r>
      <w:r w:rsidR="00DD42A1" w:rsidRPr="00A151AB">
        <w:rPr>
          <w:b w:val="0"/>
          <w:sz w:val="22"/>
          <w:szCs w:val="22"/>
        </w:rPr>
        <w:t xml:space="preserve">) </w:t>
      </w:r>
      <w:r w:rsidRPr="00A151AB">
        <w:rPr>
          <w:b w:val="0"/>
          <w:sz w:val="22"/>
          <w:szCs w:val="22"/>
        </w:rPr>
        <w:t>Prozent,</w:t>
      </w:r>
      <w:r w:rsidR="000B3C96" w:rsidRPr="00A151AB">
        <w:rPr>
          <w:b w:val="0"/>
          <w:sz w:val="22"/>
          <w:szCs w:val="22"/>
        </w:rPr>
        <w:t xml:space="preserve"> </w:t>
      </w:r>
      <w:r w:rsidRPr="00A151AB">
        <w:rPr>
          <w:b w:val="0"/>
          <w:sz w:val="22"/>
          <w:szCs w:val="22"/>
        </w:rPr>
        <w:t>gemessen am Auftragswert, beteiligte</w:t>
      </w:r>
      <w:r w:rsidR="00DD42A1" w:rsidRPr="00A151AB">
        <w:rPr>
          <w:b w:val="0"/>
          <w:sz w:val="22"/>
          <w:szCs w:val="22"/>
        </w:rPr>
        <w:t xml:space="preserve"> </w:t>
      </w:r>
      <w:r w:rsidRPr="00A151AB">
        <w:rPr>
          <w:b w:val="0"/>
          <w:sz w:val="22"/>
          <w:szCs w:val="22"/>
        </w:rPr>
        <w:t>Unterauftragnehmer, Lieferanten oder</w:t>
      </w:r>
      <w:r w:rsidR="00DD42A1" w:rsidRPr="00A151AB">
        <w:rPr>
          <w:b w:val="0"/>
          <w:sz w:val="22"/>
          <w:szCs w:val="22"/>
        </w:rPr>
        <w:t xml:space="preserve"> </w:t>
      </w:r>
      <w:r w:rsidRPr="00A151AB">
        <w:rPr>
          <w:b w:val="0"/>
          <w:sz w:val="22"/>
          <w:szCs w:val="22"/>
        </w:rPr>
        <w:t>Eignungsverleiher.</w:t>
      </w:r>
    </w:p>
    <w:p w14:paraId="4F219110" w14:textId="77777777" w:rsidR="00DD42A1" w:rsidRPr="00A151AB" w:rsidRDefault="00DD42A1" w:rsidP="005B74F5">
      <w:pPr>
        <w:pStyle w:val="Titel"/>
        <w:spacing w:before="240"/>
        <w:rPr>
          <w:b w:val="0"/>
          <w:sz w:val="22"/>
          <w:szCs w:val="22"/>
        </w:rPr>
      </w:pPr>
    </w:p>
    <w:p w14:paraId="55C6E53C" w14:textId="77777777" w:rsidR="00DD42A1" w:rsidRPr="00A151AB" w:rsidRDefault="005B74F5" w:rsidP="00DD42A1">
      <w:pPr>
        <w:pStyle w:val="Titel"/>
        <w:spacing w:before="240"/>
        <w:rPr>
          <w:b w:val="0"/>
          <w:sz w:val="22"/>
          <w:szCs w:val="22"/>
        </w:rPr>
      </w:pPr>
      <w:r w:rsidRPr="00A151AB">
        <w:rPr>
          <w:b w:val="0"/>
          <w:sz w:val="22"/>
          <w:szCs w:val="22"/>
        </w:rPr>
        <w:t>Ein Bezug zu Russland im Sinne der Vorschrift</w:t>
      </w:r>
      <w:r w:rsidR="00DD42A1" w:rsidRPr="00A151AB">
        <w:rPr>
          <w:b w:val="0"/>
          <w:sz w:val="22"/>
          <w:szCs w:val="22"/>
        </w:rPr>
        <w:t xml:space="preserve"> </w:t>
      </w:r>
      <w:r w:rsidRPr="00A151AB">
        <w:rPr>
          <w:b w:val="0"/>
          <w:sz w:val="22"/>
          <w:szCs w:val="22"/>
        </w:rPr>
        <w:t>besteht</w:t>
      </w:r>
    </w:p>
    <w:p w14:paraId="4A550125" w14:textId="77777777" w:rsidR="005B74F5" w:rsidRPr="00A151AB" w:rsidRDefault="005B74F5" w:rsidP="00A151AB">
      <w:pPr>
        <w:pStyle w:val="Listenabsatz"/>
        <w:rPr>
          <w:sz w:val="22"/>
        </w:rPr>
      </w:pPr>
      <w:r w:rsidRPr="00A151AB">
        <w:rPr>
          <w:sz w:val="22"/>
        </w:rPr>
        <w:t>durch die russische Staatsangehörigkeit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des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Bewerbers/Bieters oder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die Niederlassung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des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Bewerbers/Bieters in Russland,</w:t>
      </w:r>
    </w:p>
    <w:p w14:paraId="3A19B3D2" w14:textId="77777777" w:rsidR="005B74F5" w:rsidRPr="00A151AB" w:rsidRDefault="005B74F5" w:rsidP="00A151AB">
      <w:pPr>
        <w:pStyle w:val="Listenabsatz"/>
        <w:rPr>
          <w:sz w:val="22"/>
        </w:rPr>
      </w:pPr>
      <w:r w:rsidRPr="00A151AB">
        <w:rPr>
          <w:sz w:val="22"/>
        </w:rPr>
        <w:t>durch die Beteiligung einer natürlichen Person oder</w:t>
      </w:r>
      <w:r w:rsidR="009937FD">
        <w:rPr>
          <w:sz w:val="22"/>
        </w:rPr>
        <w:t xml:space="preserve"> </w:t>
      </w:r>
      <w:r w:rsidRPr="00A151AB">
        <w:rPr>
          <w:sz w:val="22"/>
        </w:rPr>
        <w:t>eines Unternehmens, auf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die eines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der</w:t>
      </w:r>
      <w:r w:rsidR="00DD42A1" w:rsidRPr="00A151AB">
        <w:rPr>
          <w:sz w:val="22"/>
        </w:rPr>
        <w:t xml:space="preserve"> Kriterien nach Buchstabe a) z</w:t>
      </w:r>
      <w:r w:rsidRPr="00A151AB">
        <w:rPr>
          <w:sz w:val="22"/>
        </w:rPr>
        <w:t>utrifft, am Bewerber/Bieter über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das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Halten von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Anteilen im Umfang von mehr</w:t>
      </w:r>
      <w:r w:rsidR="00DD42A1" w:rsidRPr="00A151AB">
        <w:rPr>
          <w:sz w:val="22"/>
        </w:rPr>
        <w:t xml:space="preserve"> als 50%</w:t>
      </w:r>
      <w:r w:rsidRPr="00A151AB">
        <w:rPr>
          <w:sz w:val="22"/>
        </w:rPr>
        <w:t>,</w:t>
      </w:r>
    </w:p>
    <w:p w14:paraId="07144ECB" w14:textId="77777777" w:rsidR="005B74F5" w:rsidRPr="00A151AB" w:rsidRDefault="005B74F5" w:rsidP="00A151AB">
      <w:pPr>
        <w:pStyle w:val="Listenabsatz"/>
        <w:rPr>
          <w:sz w:val="22"/>
        </w:rPr>
      </w:pPr>
      <w:r w:rsidRPr="00A151AB">
        <w:rPr>
          <w:sz w:val="22"/>
        </w:rPr>
        <w:t>durch das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Handeln der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Bewerber/Bieter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im Namen oder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auf Anweisung von Personen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oder Unternehmen, auf die die Kriterien der Buchstaben</w:t>
      </w:r>
      <w:r w:rsidR="00DD42A1" w:rsidRPr="00A151AB">
        <w:rPr>
          <w:sz w:val="22"/>
        </w:rPr>
        <w:t xml:space="preserve"> a)</w:t>
      </w:r>
      <w:r w:rsidRPr="00A151AB">
        <w:rPr>
          <w:sz w:val="22"/>
        </w:rPr>
        <w:t xml:space="preserve"> und/oder</w:t>
      </w:r>
      <w:r w:rsidR="00DD42A1" w:rsidRPr="00A151AB">
        <w:rPr>
          <w:sz w:val="22"/>
        </w:rPr>
        <w:t xml:space="preserve"> </w:t>
      </w:r>
      <w:r w:rsidRPr="00A151AB">
        <w:rPr>
          <w:sz w:val="22"/>
        </w:rPr>
        <w:t>b</w:t>
      </w:r>
      <w:r w:rsidR="00DD42A1" w:rsidRPr="00A151AB">
        <w:rPr>
          <w:sz w:val="22"/>
        </w:rPr>
        <w:t>)</w:t>
      </w:r>
      <w:r w:rsidRPr="00A151AB">
        <w:rPr>
          <w:sz w:val="22"/>
        </w:rPr>
        <w:t xml:space="preserve"> zutreffen.</w:t>
      </w:r>
    </w:p>
    <w:p w14:paraId="311F6A82" w14:textId="77777777" w:rsidR="000B3C96" w:rsidRPr="00A151AB" w:rsidRDefault="000B3C96" w:rsidP="00DD42A1">
      <w:pPr>
        <w:pStyle w:val="Titel"/>
        <w:spacing w:before="240"/>
        <w:rPr>
          <w:b w:val="0"/>
          <w:sz w:val="22"/>
          <w:szCs w:val="22"/>
        </w:rPr>
      </w:pPr>
    </w:p>
    <w:p w14:paraId="1D45CFE0" w14:textId="77777777" w:rsidR="005B74F5" w:rsidRPr="0081385D" w:rsidRDefault="007A2CC7" w:rsidP="00A151AB">
      <w:pPr>
        <w:pStyle w:val="Titel"/>
        <w:spacing w:before="120" w:after="120"/>
        <w:rPr>
          <w:sz w:val="24"/>
          <w:szCs w:val="24"/>
        </w:rPr>
      </w:pPr>
      <w:r>
        <w:rPr>
          <w:sz w:val="24"/>
          <w:szCs w:val="24"/>
        </w:rPr>
        <w:t xml:space="preserve">Uns ist bekannt, dass es sich beim WDR um einen öffentlichen Auftraggeber handelt, der zur Umsetzung </w:t>
      </w:r>
      <w:r w:rsidR="009937FD">
        <w:rPr>
          <w:sz w:val="24"/>
          <w:szCs w:val="24"/>
        </w:rPr>
        <w:t>der o.g. Verordnung verpflichtet ist.</w:t>
      </w:r>
      <w:r>
        <w:rPr>
          <w:sz w:val="24"/>
          <w:szCs w:val="24"/>
        </w:rPr>
        <w:t xml:space="preserve"> </w:t>
      </w:r>
      <w:r w:rsidR="003626E2">
        <w:rPr>
          <w:sz w:val="24"/>
          <w:szCs w:val="24"/>
        </w:rPr>
        <w:t>Insofern bestätigen wir,</w:t>
      </w:r>
      <w:r w:rsidR="005B74F5" w:rsidRPr="0081385D">
        <w:rPr>
          <w:sz w:val="24"/>
          <w:szCs w:val="24"/>
        </w:rPr>
        <w:t xml:space="preserve"> dass</w:t>
      </w:r>
      <w:r w:rsidR="00DD42A1" w:rsidRPr="0081385D">
        <w:rPr>
          <w:sz w:val="24"/>
          <w:szCs w:val="24"/>
        </w:rPr>
        <w:t xml:space="preserve"> </w:t>
      </w:r>
      <w:r w:rsidR="005B74F5" w:rsidRPr="0081385D">
        <w:rPr>
          <w:sz w:val="24"/>
          <w:szCs w:val="24"/>
        </w:rPr>
        <w:t>für</w:t>
      </w:r>
      <w:r w:rsidR="00DD42A1" w:rsidRPr="0081385D">
        <w:rPr>
          <w:sz w:val="24"/>
          <w:szCs w:val="24"/>
        </w:rPr>
        <w:t xml:space="preserve"> </w:t>
      </w:r>
      <w:r w:rsidR="005B74F5" w:rsidRPr="0081385D">
        <w:rPr>
          <w:sz w:val="24"/>
          <w:szCs w:val="24"/>
        </w:rPr>
        <w:t>unser Unternehmen keiner</w:t>
      </w:r>
      <w:r w:rsidR="00DD42A1" w:rsidRPr="0081385D">
        <w:rPr>
          <w:sz w:val="24"/>
          <w:szCs w:val="24"/>
        </w:rPr>
        <w:t xml:space="preserve"> </w:t>
      </w:r>
      <w:r w:rsidR="005B74F5" w:rsidRPr="0081385D">
        <w:rPr>
          <w:sz w:val="24"/>
          <w:szCs w:val="24"/>
        </w:rPr>
        <w:t>der</w:t>
      </w:r>
      <w:r w:rsidR="00DD42A1" w:rsidRPr="0081385D">
        <w:rPr>
          <w:sz w:val="24"/>
          <w:szCs w:val="24"/>
        </w:rPr>
        <w:t xml:space="preserve"> </w:t>
      </w:r>
      <w:r w:rsidR="005B74F5" w:rsidRPr="0081385D">
        <w:rPr>
          <w:sz w:val="24"/>
          <w:szCs w:val="24"/>
        </w:rPr>
        <w:t>in den Buchstaben</w:t>
      </w:r>
      <w:r w:rsidR="00DD42A1" w:rsidRPr="0081385D">
        <w:rPr>
          <w:sz w:val="24"/>
          <w:szCs w:val="24"/>
        </w:rPr>
        <w:t xml:space="preserve"> </w:t>
      </w:r>
      <w:r w:rsidR="005B74F5" w:rsidRPr="0081385D">
        <w:rPr>
          <w:sz w:val="24"/>
          <w:szCs w:val="24"/>
        </w:rPr>
        <w:t>a) bis</w:t>
      </w:r>
      <w:r w:rsidR="00DD42A1" w:rsidRPr="0081385D">
        <w:rPr>
          <w:sz w:val="24"/>
          <w:szCs w:val="24"/>
        </w:rPr>
        <w:t xml:space="preserve"> </w:t>
      </w:r>
      <w:r w:rsidR="005B74F5" w:rsidRPr="0081385D">
        <w:rPr>
          <w:sz w:val="24"/>
          <w:szCs w:val="24"/>
        </w:rPr>
        <w:t>c) genannten Fälle zutrifft.</w:t>
      </w:r>
    </w:p>
    <w:p w14:paraId="1A448544" w14:textId="77777777" w:rsidR="00A151AB" w:rsidRPr="00A151AB" w:rsidRDefault="00A151AB" w:rsidP="00A151AB">
      <w:pPr>
        <w:spacing w:before="120" w:line="240" w:lineRule="auto"/>
      </w:pPr>
    </w:p>
    <w:p w14:paraId="51B940B8" w14:textId="77777777" w:rsidR="003626E2" w:rsidRPr="003626E2" w:rsidRDefault="003626E2" w:rsidP="00A151AB">
      <w:pPr>
        <w:pStyle w:val="Titel"/>
        <w:spacing w:before="120" w:after="120"/>
        <w:rPr>
          <w:sz w:val="24"/>
          <w:szCs w:val="24"/>
        </w:rPr>
      </w:pPr>
      <w:r w:rsidRPr="003626E2">
        <w:rPr>
          <w:sz w:val="24"/>
          <w:szCs w:val="24"/>
        </w:rPr>
        <w:t xml:space="preserve">Darüber hinaus bestätigen wir , dass wir keine in den Buchstaben a) bis c) genannten Unternehmen und/oder Personen als Unterauftragnehmer, </w:t>
      </w:r>
      <w:proofErr w:type="spellStart"/>
      <w:r w:rsidRPr="003626E2">
        <w:rPr>
          <w:sz w:val="24"/>
          <w:szCs w:val="24"/>
        </w:rPr>
        <w:t>Eignungsleiher</w:t>
      </w:r>
      <w:proofErr w:type="spellEnd"/>
      <w:r w:rsidRPr="003626E2">
        <w:rPr>
          <w:sz w:val="24"/>
          <w:szCs w:val="24"/>
        </w:rPr>
        <w:t xml:space="preserve"> oder Liefer</w:t>
      </w:r>
      <w:r>
        <w:rPr>
          <w:sz w:val="24"/>
          <w:szCs w:val="24"/>
        </w:rPr>
        <w:t>anten</w:t>
      </w:r>
      <w:r w:rsidRPr="003626E2">
        <w:rPr>
          <w:sz w:val="24"/>
          <w:szCs w:val="24"/>
        </w:rPr>
        <w:t xml:space="preserve"> beteiligen werden (soweit me</w:t>
      </w:r>
      <w:r w:rsidR="00B21176">
        <w:rPr>
          <w:sz w:val="24"/>
          <w:szCs w:val="24"/>
        </w:rPr>
        <w:t>hr al</w:t>
      </w:r>
      <w:r w:rsidRPr="003626E2">
        <w:rPr>
          <w:sz w:val="24"/>
          <w:szCs w:val="24"/>
        </w:rPr>
        <w:t>s</w:t>
      </w:r>
      <w:r w:rsidR="00B21176">
        <w:rPr>
          <w:sz w:val="24"/>
          <w:szCs w:val="24"/>
        </w:rPr>
        <w:t xml:space="preserve"> </w:t>
      </w:r>
      <w:r w:rsidRPr="003626E2">
        <w:rPr>
          <w:sz w:val="24"/>
          <w:szCs w:val="24"/>
        </w:rPr>
        <w:t>10% des Gesamtauftragswertes inkl. MwSt. auf das Unternehmen oder die Person entfallen</w:t>
      </w:r>
      <w:r w:rsidR="00B21176">
        <w:rPr>
          <w:sz w:val="24"/>
          <w:szCs w:val="24"/>
        </w:rPr>
        <w:t>)</w:t>
      </w:r>
      <w:r w:rsidRPr="003626E2">
        <w:rPr>
          <w:sz w:val="24"/>
          <w:szCs w:val="24"/>
        </w:rPr>
        <w:t>.</w:t>
      </w:r>
    </w:p>
    <w:p w14:paraId="4AF4A377" w14:textId="77777777" w:rsidR="003626E2" w:rsidRDefault="003626E2" w:rsidP="003626E2"/>
    <w:p w14:paraId="262FF728" w14:textId="77777777" w:rsidR="00AB128C" w:rsidRPr="00AB128C" w:rsidRDefault="00AB128C" w:rsidP="00EE58C5">
      <w:pPr>
        <w:pStyle w:val="Text-B-0"/>
        <w:tabs>
          <w:tab w:val="left" w:pos="3060"/>
        </w:tabs>
        <w:rPr>
          <w:rFonts w:cs="Arial"/>
          <w:szCs w:val="22"/>
        </w:rPr>
      </w:pPr>
    </w:p>
    <w:p w14:paraId="192974BA" w14:textId="77777777" w:rsidR="00153DCB" w:rsidRPr="00153DCB" w:rsidRDefault="00153DCB" w:rsidP="00153DCB">
      <w:pPr>
        <w:pStyle w:val="Text-B-0"/>
        <w:tabs>
          <w:tab w:val="left" w:pos="3060"/>
        </w:tabs>
        <w:rPr>
          <w:rFonts w:cs="Arial"/>
          <w:b/>
          <w:bCs/>
        </w:rPr>
      </w:pPr>
    </w:p>
    <w:p w14:paraId="666FCA13" w14:textId="77777777" w:rsidR="00153DCB" w:rsidRPr="00153DCB" w:rsidRDefault="00153DCB" w:rsidP="00153DCB">
      <w:pPr>
        <w:pStyle w:val="Text-B-0"/>
        <w:tabs>
          <w:tab w:val="left" w:pos="3060"/>
        </w:tabs>
        <w:rPr>
          <w:rFonts w:cs="Arial"/>
          <w:u w:val="single"/>
        </w:rPr>
      </w:pPr>
      <w:r w:rsidRPr="00153DCB">
        <w:rPr>
          <w:rFonts w:cs="Arial"/>
          <w:u w:val="single"/>
        </w:rPr>
        <w:tab/>
      </w:r>
      <w:r w:rsidRPr="00153DCB">
        <w:rPr>
          <w:rFonts w:cs="Arial"/>
        </w:rPr>
        <w:tab/>
      </w:r>
      <w:r w:rsidRPr="00153DCB">
        <w:rPr>
          <w:rFonts w:cs="Arial"/>
          <w:u w:val="single"/>
        </w:rPr>
        <w:tab/>
      </w:r>
      <w:r>
        <w:rPr>
          <w:rFonts w:cs="Arial"/>
          <w:u w:val="single"/>
        </w:rPr>
        <w:t>______________________</w:t>
      </w:r>
    </w:p>
    <w:p w14:paraId="69A8382E" w14:textId="09B55189" w:rsidR="00153DCB" w:rsidRPr="00153DCB" w:rsidRDefault="00153DCB" w:rsidP="00153DCB">
      <w:pPr>
        <w:pStyle w:val="Text-B-0"/>
        <w:tabs>
          <w:tab w:val="left" w:pos="3060"/>
        </w:tabs>
        <w:rPr>
          <w:rFonts w:cs="Arial"/>
          <w:u w:val="single"/>
        </w:rPr>
      </w:pPr>
      <w:r w:rsidRPr="00153DCB">
        <w:rPr>
          <w:rFonts w:cs="Arial"/>
        </w:rPr>
        <w:t>Ort, Datum</w:t>
      </w:r>
      <w:r w:rsidRPr="00153DCB">
        <w:rPr>
          <w:rFonts w:cs="Arial"/>
        </w:rPr>
        <w:tab/>
      </w:r>
      <w:r w:rsidRPr="00153DCB">
        <w:rPr>
          <w:rFonts w:cs="Arial"/>
        </w:rPr>
        <w:tab/>
      </w:r>
      <w:r w:rsidR="005B7287">
        <w:rPr>
          <w:rFonts w:cs="Arial"/>
        </w:rPr>
        <w:t>Firmenn</w:t>
      </w:r>
      <w:r w:rsidRPr="00153DCB">
        <w:rPr>
          <w:rFonts w:cs="Arial"/>
        </w:rPr>
        <w:t>ame</w:t>
      </w:r>
    </w:p>
    <w:sectPr w:rsidR="00153DCB" w:rsidRPr="00153DCB" w:rsidSect="00A938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383" w:right="926" w:bottom="1134" w:left="1418" w:header="567" w:footer="709" w:gutter="0"/>
      <w:cols w:space="708"/>
      <w:titlePg/>
      <w:docGrid w:linePitch="4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D281A" w14:textId="77777777" w:rsidR="002E3ABF" w:rsidRDefault="002E3ABF" w:rsidP="00D56D62">
      <w:pPr>
        <w:spacing w:line="240" w:lineRule="auto"/>
      </w:pPr>
      <w:r>
        <w:separator/>
      </w:r>
    </w:p>
  </w:endnote>
  <w:endnote w:type="continuationSeparator" w:id="0">
    <w:p w14:paraId="2B71C2F0" w14:textId="77777777" w:rsidR="002E3ABF" w:rsidRDefault="002E3ABF" w:rsidP="00D56D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BundesSerif Office">
    <w:altName w:val="Bundes Serif Offic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etaKorrespondenz">
    <w:panose1 w:val="020B0500000000000000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294E5" w14:textId="77777777" w:rsidR="00365AA3" w:rsidRDefault="00365A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9AE9E" w14:textId="12A24C4C" w:rsidR="000E15D4" w:rsidRPr="000E15D4" w:rsidRDefault="000E15D4" w:rsidP="000E15D4">
    <w:pPr>
      <w:pStyle w:val="Fuzeile"/>
      <w:pBdr>
        <w:top w:val="single" w:sz="4" w:space="1" w:color="auto"/>
      </w:pBdr>
      <w:jc w:val="right"/>
      <w:rPr>
        <w:szCs w:val="20"/>
      </w:rPr>
    </w:pPr>
    <w:r w:rsidRPr="000E15D4">
      <w:rPr>
        <w:szCs w:val="20"/>
      </w:rPr>
      <w:t xml:space="preserve">Seite </w:t>
    </w:r>
    <w:r w:rsidRPr="000E15D4">
      <w:rPr>
        <w:szCs w:val="20"/>
      </w:rPr>
      <w:fldChar w:fldCharType="begin"/>
    </w:r>
    <w:r w:rsidRPr="000E15D4">
      <w:rPr>
        <w:szCs w:val="20"/>
      </w:rPr>
      <w:instrText>PAGE  \* Arabic  \* MERGEFORMAT</w:instrText>
    </w:r>
    <w:r w:rsidRPr="000E15D4">
      <w:rPr>
        <w:szCs w:val="20"/>
      </w:rPr>
      <w:fldChar w:fldCharType="separate"/>
    </w:r>
    <w:r w:rsidR="003626E2">
      <w:rPr>
        <w:noProof/>
        <w:szCs w:val="20"/>
      </w:rPr>
      <w:t>2</w:t>
    </w:r>
    <w:r w:rsidRPr="000E15D4">
      <w:rPr>
        <w:szCs w:val="20"/>
      </w:rPr>
      <w:fldChar w:fldCharType="end"/>
    </w:r>
    <w:r w:rsidRPr="000E15D4">
      <w:rPr>
        <w:szCs w:val="20"/>
      </w:rPr>
      <w:t xml:space="preserve"> von </w:t>
    </w:r>
    <w:r w:rsidRPr="000E15D4">
      <w:rPr>
        <w:szCs w:val="20"/>
      </w:rPr>
      <w:fldChar w:fldCharType="begin"/>
    </w:r>
    <w:r w:rsidRPr="000E15D4">
      <w:rPr>
        <w:szCs w:val="20"/>
      </w:rPr>
      <w:instrText>NUMPAGES  \* Arabic  \* MERGEFORMAT</w:instrText>
    </w:r>
    <w:r w:rsidRPr="000E15D4">
      <w:rPr>
        <w:szCs w:val="20"/>
      </w:rPr>
      <w:fldChar w:fldCharType="separate"/>
    </w:r>
    <w:r w:rsidR="00110C7D">
      <w:rPr>
        <w:noProof/>
        <w:szCs w:val="20"/>
      </w:rPr>
      <w:t>1</w:t>
    </w:r>
    <w:r w:rsidRPr="000E15D4">
      <w:rPr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21DD7" w14:textId="3765DC1D" w:rsidR="00095CA2" w:rsidRPr="000E15D4" w:rsidRDefault="00095CA2" w:rsidP="000E15D4">
    <w:pPr>
      <w:pStyle w:val="Fuzeile"/>
      <w:pBdr>
        <w:top w:val="single" w:sz="4" w:space="1" w:color="auto"/>
      </w:pBdr>
      <w:jc w:val="right"/>
      <w:rPr>
        <w:szCs w:val="20"/>
      </w:rPr>
    </w:pPr>
    <w:r>
      <w:tab/>
    </w:r>
    <w:r>
      <w:tab/>
    </w:r>
    <w:r w:rsidRPr="000E15D4">
      <w:rPr>
        <w:szCs w:val="20"/>
      </w:rPr>
      <w:t xml:space="preserve">Seite </w:t>
    </w:r>
    <w:r w:rsidRPr="000E15D4">
      <w:rPr>
        <w:szCs w:val="20"/>
      </w:rPr>
      <w:fldChar w:fldCharType="begin"/>
    </w:r>
    <w:r w:rsidRPr="000E15D4">
      <w:rPr>
        <w:szCs w:val="20"/>
      </w:rPr>
      <w:instrText>PAGE  \* Arabic  \* MERGEFORMAT</w:instrText>
    </w:r>
    <w:r w:rsidRPr="000E15D4">
      <w:rPr>
        <w:szCs w:val="20"/>
      </w:rPr>
      <w:fldChar w:fldCharType="separate"/>
    </w:r>
    <w:r w:rsidR="00110C7D">
      <w:rPr>
        <w:noProof/>
        <w:szCs w:val="20"/>
      </w:rPr>
      <w:t>1</w:t>
    </w:r>
    <w:r w:rsidRPr="000E15D4">
      <w:rPr>
        <w:szCs w:val="20"/>
      </w:rPr>
      <w:fldChar w:fldCharType="end"/>
    </w:r>
    <w:r w:rsidRPr="000E15D4">
      <w:rPr>
        <w:szCs w:val="20"/>
      </w:rPr>
      <w:t xml:space="preserve"> von </w:t>
    </w:r>
    <w:r w:rsidRPr="000E15D4">
      <w:rPr>
        <w:szCs w:val="20"/>
      </w:rPr>
      <w:fldChar w:fldCharType="begin"/>
    </w:r>
    <w:r w:rsidRPr="000E15D4">
      <w:rPr>
        <w:szCs w:val="20"/>
      </w:rPr>
      <w:instrText>NUMPAGES  \* Arabic  \* MERGEFORMAT</w:instrText>
    </w:r>
    <w:r w:rsidRPr="000E15D4">
      <w:rPr>
        <w:szCs w:val="20"/>
      </w:rPr>
      <w:fldChar w:fldCharType="separate"/>
    </w:r>
    <w:r w:rsidR="00110C7D">
      <w:rPr>
        <w:noProof/>
        <w:szCs w:val="20"/>
      </w:rPr>
      <w:t>1</w:t>
    </w:r>
    <w:r w:rsidRPr="000E15D4">
      <w:rPr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E1AE9" w14:textId="77777777" w:rsidR="002E3ABF" w:rsidRDefault="002E3ABF" w:rsidP="00D56D62">
      <w:pPr>
        <w:spacing w:line="240" w:lineRule="auto"/>
      </w:pPr>
      <w:r>
        <w:separator/>
      </w:r>
    </w:p>
  </w:footnote>
  <w:footnote w:type="continuationSeparator" w:id="0">
    <w:p w14:paraId="4DB21FCA" w14:textId="77777777" w:rsidR="002E3ABF" w:rsidRDefault="002E3ABF" w:rsidP="00D56D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41E6" w14:textId="77777777" w:rsidR="00365AA3" w:rsidRDefault="00365AA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8B455" w14:textId="77777777" w:rsidR="000E15D4" w:rsidRPr="002D1831" w:rsidRDefault="00616A09" w:rsidP="000E15D4">
    <w:pPr>
      <w:tabs>
        <w:tab w:val="right" w:pos="9072"/>
      </w:tabs>
      <w:spacing w:after="0" w:line="240" w:lineRule="exact"/>
      <w:jc w:val="right"/>
      <w:rPr>
        <w:rFonts w:eastAsia="Times New Roman" w:cs="Arial"/>
        <w:szCs w:val="20"/>
        <w:highlight w:val="yellow"/>
        <w:lang w:eastAsia="de-DE"/>
      </w:rPr>
    </w:pPr>
    <w:r>
      <w:rPr>
        <w:rFonts w:ascii="MetaKorrespondenz" w:eastAsia="Times New Roman" w:hAnsi="MetaKorrespondenz"/>
        <w:noProof/>
        <w:szCs w:val="20"/>
        <w:lang w:eastAsia="de-DE"/>
      </w:rPr>
      <mc:AlternateContent>
        <mc:Choice Requires="wps">
          <w:drawing>
            <wp:anchor distT="0" distB="0" distL="114300" distR="114300" simplePos="0" relativeHeight="251670016" behindDoc="1" locked="0" layoutInCell="0" allowOverlap="1" wp14:anchorId="63254FD1" wp14:editId="2973EBB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10680" cy="1917065"/>
              <wp:effectExtent l="0" t="1695450" r="0" b="1721485"/>
              <wp:wrapNone/>
              <wp:docPr id="1" name="WordArt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710680" cy="19170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8F3724" w14:textId="77777777" w:rsidR="00616A09" w:rsidRDefault="00616A09" w:rsidP="00616A09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etaKorrespondenz" w:hAnsi="MetaKorrespondenz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MUSTER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254FD1" id="_x0000_t202" coordsize="21600,21600" o:spt="202" path="m,l,21600r21600,l21600,xe">
              <v:stroke joinstyle="miter"/>
              <v:path gradientshapeok="t" o:connecttype="rect"/>
            </v:shapetype>
            <v:shape id="WordArt 44" o:spid="_x0000_s1026" type="#_x0000_t202" style="position:absolute;left:0;text-align:left;margin-left:0;margin-top:0;width:528.4pt;height:150.95pt;rotation:-45;z-index:-2516464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" o:allowincell="f" filled="f" stroked="f">
              <v:stroke joinstyle="round"/>
              <o:lock v:ext="edit" shapetype="t"/>
              <v:textbox style="mso-fit-shape-to-text:t">
                <w:txbxContent>
                  <w:p w14:paraId="6F8F3724" w14:textId="77777777" w:rsidR="00616A09" w:rsidRDefault="00616A09" w:rsidP="00616A09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MetaKorrespondenz" w:hAnsi="MetaKorrespondenz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MUSTER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68992" behindDoc="1" locked="0" layoutInCell="1" allowOverlap="1" wp14:anchorId="5F272080" wp14:editId="7B16B7D9">
          <wp:simplePos x="0" y="0"/>
          <wp:positionH relativeFrom="column">
            <wp:posOffset>32385</wp:posOffset>
          </wp:positionH>
          <wp:positionV relativeFrom="page">
            <wp:posOffset>374015</wp:posOffset>
          </wp:positionV>
          <wp:extent cx="935990" cy="295275"/>
          <wp:effectExtent l="0" t="0" r="0" b="0"/>
          <wp:wrapNone/>
          <wp:docPr id="43" name="Bild 43" descr="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15D4" w:rsidRPr="002D1831">
      <w:rPr>
        <w:rFonts w:eastAsia="Times New Roman" w:cs="Arial"/>
        <w:szCs w:val="20"/>
        <w:highlight w:val="yellow"/>
        <w:lang w:eastAsia="de-DE"/>
      </w:rPr>
      <w:t>Projekttitel</w:t>
    </w:r>
  </w:p>
  <w:p w14:paraId="7FCB0B20" w14:textId="77777777" w:rsidR="000E15D4" w:rsidRPr="002D1831" w:rsidRDefault="000E15D4" w:rsidP="000E15D4">
    <w:pPr>
      <w:spacing w:after="0" w:line="240" w:lineRule="exact"/>
      <w:ind w:left="-180" w:right="97"/>
      <w:jc w:val="right"/>
      <w:rPr>
        <w:rFonts w:ascii="MetaKorrespondenz" w:eastAsia="Times New Roman" w:hAnsi="MetaKorrespondenz"/>
        <w:b/>
        <w:szCs w:val="20"/>
        <w:lang w:eastAsia="de-DE"/>
      </w:rPr>
    </w:pPr>
    <w:r>
      <w:rPr>
        <w:rFonts w:eastAsia="Times New Roman" w:cs="Arial"/>
        <w:b/>
        <w:szCs w:val="20"/>
        <w:lang w:eastAsia="de-DE"/>
      </w:rPr>
      <w:t>Anlage Verpflichtungserklärung</w:t>
    </w:r>
  </w:p>
  <w:p w14:paraId="2B76BA32" w14:textId="77777777" w:rsidR="000E15D4" w:rsidRPr="002D1831" w:rsidRDefault="000E15D4" w:rsidP="000E15D4">
    <w:pPr>
      <w:pBdr>
        <w:bottom w:val="single" w:sz="4" w:space="1" w:color="auto"/>
      </w:pBdr>
      <w:tabs>
        <w:tab w:val="right" w:pos="9072"/>
      </w:tabs>
      <w:spacing w:after="0" w:line="240" w:lineRule="exact"/>
      <w:jc w:val="right"/>
      <w:rPr>
        <w:rFonts w:eastAsia="Times New Roman" w:cs="Arial"/>
        <w:szCs w:val="20"/>
        <w:lang w:eastAsia="de-DE"/>
      </w:rPr>
    </w:pPr>
    <w:r w:rsidRPr="002D1831">
      <w:rPr>
        <w:rFonts w:eastAsia="Times New Roman" w:cs="Arial"/>
        <w:szCs w:val="20"/>
        <w:highlight w:val="yellow"/>
        <w:lang w:eastAsia="de-DE"/>
      </w:rPr>
      <w:t>AZ: DPT-ZA ../201X</w:t>
    </w:r>
  </w:p>
  <w:p w14:paraId="04D1D57A" w14:textId="77777777" w:rsidR="00963C9C" w:rsidRPr="000E15D4" w:rsidRDefault="00963C9C" w:rsidP="00A151A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562B6" w14:textId="10FFCEFD" w:rsidR="009C58B5" w:rsidRDefault="00B37CE2" w:rsidP="005405FD">
    <w:pPr>
      <w:pStyle w:val="Kopfzeile"/>
      <w:spacing w:after="0"/>
    </w:pPr>
    <w:r>
      <w:t xml:space="preserve">CDN-Plattform </w:t>
    </w:r>
    <w:r w:rsidR="005405FD">
      <w:t>zur Auslieferung von AV-Inhalten</w:t>
    </w:r>
    <w:r w:rsidR="009C58B5">
      <w:t xml:space="preserve"> </w:t>
    </w:r>
  </w:p>
  <w:p w14:paraId="776F9B80" w14:textId="783C7FB7" w:rsidR="005405FD" w:rsidRDefault="005405FD" w:rsidP="005405FD">
    <w:pPr>
      <w:pStyle w:val="Kopfzeile"/>
      <w:spacing w:after="0"/>
    </w:pPr>
    <w:r>
      <w:t>sowie Webseiten</w:t>
    </w:r>
    <w:r w:rsidR="009C58B5">
      <w:t xml:space="preserve"> im Internet</w:t>
    </w:r>
  </w:p>
  <w:p w14:paraId="4D7DF3C0" w14:textId="40B4819F" w:rsidR="00A151AB" w:rsidRPr="00365AA3" w:rsidRDefault="002421C7" w:rsidP="00A151AB">
    <w:pPr>
      <w:pStyle w:val="Kopfzeile"/>
      <w:spacing w:after="0"/>
      <w:rPr>
        <w:bCs/>
      </w:rPr>
    </w:pPr>
    <w:r w:rsidRPr="00365AA3">
      <w:rPr>
        <w:bCs/>
        <w:highlight w:val="yellow"/>
        <w:lang w:eastAsia="de-DE"/>
      </w:rPr>
      <w:drawing>
        <wp:anchor distT="0" distB="0" distL="114300" distR="114300" simplePos="0" relativeHeight="251672064" behindDoc="1" locked="0" layoutInCell="1" allowOverlap="1" wp14:anchorId="3197E882" wp14:editId="2BBF93A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35990" cy="294640"/>
          <wp:effectExtent l="0" t="0" r="0" b="0"/>
          <wp:wrapNone/>
          <wp:docPr id="16" name="Bild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" cy="294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51AB" w:rsidRPr="00365AA3">
      <w:rPr>
        <w:bCs/>
      </w:rPr>
      <w:t>Anlage</w:t>
    </w:r>
    <w:r w:rsidR="00283C91" w:rsidRPr="00365AA3">
      <w:rPr>
        <w:bCs/>
      </w:rPr>
      <w:t xml:space="preserve"> </w:t>
    </w:r>
    <w:r w:rsidR="009C58B5" w:rsidRPr="00365AA3">
      <w:rPr>
        <w:bCs/>
      </w:rPr>
      <w:t>12</w:t>
    </w:r>
    <w:r w:rsidR="007A4378" w:rsidRPr="00365AA3">
      <w:rPr>
        <w:bCs/>
      </w:rPr>
      <w:t xml:space="preserve"> </w:t>
    </w:r>
    <w:r w:rsidR="009C58B5" w:rsidRPr="00365AA3">
      <w:rPr>
        <w:bCs/>
      </w:rPr>
      <w:t xml:space="preserve">TWB </w:t>
    </w:r>
    <w:r w:rsidR="00A151AB" w:rsidRPr="00365AA3">
      <w:rPr>
        <w:bCs/>
      </w:rPr>
      <w:t>Verpflichtungserklärung zu Russland-Bezug</w:t>
    </w:r>
    <w:r w:rsidR="009C58B5" w:rsidRPr="00365AA3">
      <w:rPr>
        <w:bCs/>
      </w:rPr>
      <w:t xml:space="preserve"> Los 2</w:t>
    </w:r>
  </w:p>
  <w:p w14:paraId="73FCF62C" w14:textId="050EBAEE" w:rsidR="000218A9" w:rsidRPr="002D1831" w:rsidRDefault="00A151AB" w:rsidP="002421C7">
    <w:pPr>
      <w:pStyle w:val="Kopfzeile"/>
      <w:pBdr>
        <w:bottom w:val="single" w:sz="4" w:space="1" w:color="auto"/>
      </w:pBdr>
      <w:spacing w:after="0"/>
    </w:pPr>
    <w:r w:rsidRPr="00A151AB">
      <w:t xml:space="preserve">AZ: DPT </w:t>
    </w:r>
    <w:r w:rsidR="00283C91">
      <w:t>V</w:t>
    </w:r>
    <w:r w:rsidR="00C963B3">
      <w:t>2</w:t>
    </w:r>
    <w:r w:rsidRPr="00A151AB">
      <w:t>/202</w:t>
    </w:r>
    <w:r w:rsidR="00C963B3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1088388"/>
    <w:lvl w:ilvl="0">
      <w:start w:val="1"/>
      <w:numFmt w:val="bullet"/>
      <w:pStyle w:val="Aufzhlungszeichen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40F71FC"/>
    <w:multiLevelType w:val="hybridMultilevel"/>
    <w:tmpl w:val="5A2E2AC6"/>
    <w:lvl w:ilvl="0" w:tplc="9724D1D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eastAsia="Arial Unicode MS" w:hAnsi="Wingdings" w:hint="default"/>
        <w:b w:val="0"/>
        <w:i w:val="0"/>
        <w:color w:val="auto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4041F6"/>
    <w:multiLevelType w:val="hybridMultilevel"/>
    <w:tmpl w:val="8E8C143E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D76DF"/>
    <w:multiLevelType w:val="hybridMultilevel"/>
    <w:tmpl w:val="3182CBB2"/>
    <w:lvl w:ilvl="0" w:tplc="34285EF4">
      <w:numFmt w:val="bullet"/>
      <w:lvlText w:val=""/>
      <w:lvlJc w:val="left"/>
      <w:pPr>
        <w:ind w:left="127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4" w15:restartNumberingAfterBreak="0">
    <w:nsid w:val="18465C58"/>
    <w:multiLevelType w:val="hybridMultilevel"/>
    <w:tmpl w:val="AAA6132C"/>
    <w:lvl w:ilvl="0" w:tplc="CDFA8EB8">
      <w:start w:val="1"/>
      <w:numFmt w:val="lowerLetter"/>
      <w:pStyle w:val="Listenabsatz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814DB9"/>
    <w:multiLevelType w:val="hybridMultilevel"/>
    <w:tmpl w:val="15082F1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1237646"/>
    <w:multiLevelType w:val="hybridMultilevel"/>
    <w:tmpl w:val="6C847C6C"/>
    <w:lvl w:ilvl="0" w:tplc="4A262426">
      <w:start w:val="1"/>
      <w:numFmt w:val="bullet"/>
      <w:pStyle w:val="Listenabsatz1"/>
      <w:lvlText w:val=""/>
      <w:lvlJc w:val="left"/>
      <w:pPr>
        <w:tabs>
          <w:tab w:val="num" w:pos="360"/>
        </w:tabs>
        <w:ind w:left="1080" w:hanging="360"/>
      </w:pPr>
      <w:rPr>
        <w:rFonts w:ascii="Arial Black" w:hAnsi="Arial Black" w:hint="default"/>
        <w:color w:val="20055B"/>
        <w:u w:color="D7E200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553BC7"/>
    <w:multiLevelType w:val="hybridMultilevel"/>
    <w:tmpl w:val="2856E43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A0668"/>
    <w:multiLevelType w:val="hybridMultilevel"/>
    <w:tmpl w:val="44FE2602"/>
    <w:lvl w:ilvl="0" w:tplc="34285EF4"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653831"/>
    <w:multiLevelType w:val="hybridMultilevel"/>
    <w:tmpl w:val="F5E4F776"/>
    <w:lvl w:ilvl="0" w:tplc="DB060936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eastAsia="Arial Unicode MS" w:hAnsi="Wingdings" w:hint="default"/>
        <w:b w:val="0"/>
        <w:i w:val="0"/>
        <w:color w:val="auto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6841A82"/>
    <w:multiLevelType w:val="hybridMultilevel"/>
    <w:tmpl w:val="83E09A3C"/>
    <w:lvl w:ilvl="0" w:tplc="9A7ACE8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A00132"/>
    <w:multiLevelType w:val="hybridMultilevel"/>
    <w:tmpl w:val="086ECE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032623"/>
    <w:multiLevelType w:val="hybridMultilevel"/>
    <w:tmpl w:val="A646656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AA42E3F"/>
    <w:multiLevelType w:val="hybridMultilevel"/>
    <w:tmpl w:val="AA78616E"/>
    <w:lvl w:ilvl="0" w:tplc="106AF4AC">
      <w:numFmt w:val="bullet"/>
      <w:pStyle w:val="EinfacherAbsatz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2861">
    <w:abstractNumId w:val="0"/>
  </w:num>
  <w:num w:numId="2" w16cid:durableId="265507090">
    <w:abstractNumId w:val="6"/>
  </w:num>
  <w:num w:numId="3" w16cid:durableId="1139223563">
    <w:abstractNumId w:val="9"/>
  </w:num>
  <w:num w:numId="4" w16cid:durableId="1358386196">
    <w:abstractNumId w:val="12"/>
  </w:num>
  <w:num w:numId="5" w16cid:durableId="1642495686">
    <w:abstractNumId w:val="1"/>
  </w:num>
  <w:num w:numId="6" w16cid:durableId="864096532">
    <w:abstractNumId w:val="5"/>
  </w:num>
  <w:num w:numId="7" w16cid:durableId="1413622704">
    <w:abstractNumId w:val="11"/>
  </w:num>
  <w:num w:numId="8" w16cid:durableId="2084525742">
    <w:abstractNumId w:val="7"/>
  </w:num>
  <w:num w:numId="9" w16cid:durableId="997149733">
    <w:abstractNumId w:val="8"/>
  </w:num>
  <w:num w:numId="10" w16cid:durableId="952128483">
    <w:abstractNumId w:val="10"/>
  </w:num>
  <w:num w:numId="11" w16cid:durableId="697581591">
    <w:abstractNumId w:val="3"/>
  </w:num>
  <w:num w:numId="12" w16cid:durableId="1732846320">
    <w:abstractNumId w:val="2"/>
  </w:num>
  <w:num w:numId="13" w16cid:durableId="1073774015">
    <w:abstractNumId w:val="4"/>
  </w:num>
  <w:num w:numId="14" w16cid:durableId="1816990948">
    <w:abstractNumId w:val="13"/>
  </w:num>
  <w:num w:numId="15" w16cid:durableId="1279340664">
    <w:abstractNumId w:val="13"/>
  </w:num>
  <w:num w:numId="16" w16cid:durableId="1628849314">
    <w:abstractNumId w:val="13"/>
  </w:num>
  <w:num w:numId="17" w16cid:durableId="685792419">
    <w:abstractNumId w:val="13"/>
  </w:num>
  <w:num w:numId="18" w16cid:durableId="1651860454">
    <w:abstractNumId w:val="13"/>
  </w:num>
  <w:num w:numId="19" w16cid:durableId="1559435808">
    <w:abstractNumId w:val="13"/>
  </w:num>
  <w:num w:numId="20" w16cid:durableId="1631864716">
    <w:abstractNumId w:val="13"/>
  </w:num>
  <w:num w:numId="21" w16cid:durableId="1954903575">
    <w:abstractNumId w:val="13"/>
  </w:num>
  <w:num w:numId="22" w16cid:durableId="16584188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D62"/>
    <w:rsid w:val="00001308"/>
    <w:rsid w:val="000167D4"/>
    <w:rsid w:val="000218A9"/>
    <w:rsid w:val="00033D62"/>
    <w:rsid w:val="00042738"/>
    <w:rsid w:val="000428F6"/>
    <w:rsid w:val="0005669E"/>
    <w:rsid w:val="000571FC"/>
    <w:rsid w:val="00092122"/>
    <w:rsid w:val="00095CA2"/>
    <w:rsid w:val="000A31EF"/>
    <w:rsid w:val="000A3586"/>
    <w:rsid w:val="000A6ED2"/>
    <w:rsid w:val="000B3C96"/>
    <w:rsid w:val="000C3BF3"/>
    <w:rsid w:val="000D2243"/>
    <w:rsid w:val="000E15D4"/>
    <w:rsid w:val="000F2027"/>
    <w:rsid w:val="000F3FDE"/>
    <w:rsid w:val="00100C06"/>
    <w:rsid w:val="00101893"/>
    <w:rsid w:val="00110C7D"/>
    <w:rsid w:val="00132E4B"/>
    <w:rsid w:val="00153DCB"/>
    <w:rsid w:val="001A2585"/>
    <w:rsid w:val="001C48DB"/>
    <w:rsid w:val="001C4A8F"/>
    <w:rsid w:val="001C599F"/>
    <w:rsid w:val="001D45A5"/>
    <w:rsid w:val="001F07F4"/>
    <w:rsid w:val="00203122"/>
    <w:rsid w:val="00217DD6"/>
    <w:rsid w:val="00234097"/>
    <w:rsid w:val="002417FF"/>
    <w:rsid w:val="002418C9"/>
    <w:rsid w:val="002421C7"/>
    <w:rsid w:val="002456A6"/>
    <w:rsid w:val="00251D5B"/>
    <w:rsid w:val="00263594"/>
    <w:rsid w:val="00263A9A"/>
    <w:rsid w:val="00265182"/>
    <w:rsid w:val="00283C91"/>
    <w:rsid w:val="00286FF6"/>
    <w:rsid w:val="002D1831"/>
    <w:rsid w:val="002D6864"/>
    <w:rsid w:val="002E1818"/>
    <w:rsid w:val="002E3ABF"/>
    <w:rsid w:val="002F7BDA"/>
    <w:rsid w:val="0030214A"/>
    <w:rsid w:val="003258E9"/>
    <w:rsid w:val="00340262"/>
    <w:rsid w:val="00341481"/>
    <w:rsid w:val="00341E2F"/>
    <w:rsid w:val="00342077"/>
    <w:rsid w:val="00345924"/>
    <w:rsid w:val="003473D5"/>
    <w:rsid w:val="0034785A"/>
    <w:rsid w:val="00355537"/>
    <w:rsid w:val="003626E2"/>
    <w:rsid w:val="003627DD"/>
    <w:rsid w:val="00365AA3"/>
    <w:rsid w:val="0038373D"/>
    <w:rsid w:val="003862B9"/>
    <w:rsid w:val="003A0872"/>
    <w:rsid w:val="003B7324"/>
    <w:rsid w:val="003E5482"/>
    <w:rsid w:val="003F7D4F"/>
    <w:rsid w:val="00402097"/>
    <w:rsid w:val="004124B1"/>
    <w:rsid w:val="00424100"/>
    <w:rsid w:val="00443EBA"/>
    <w:rsid w:val="0044557D"/>
    <w:rsid w:val="00455B8C"/>
    <w:rsid w:val="00481EE1"/>
    <w:rsid w:val="00496579"/>
    <w:rsid w:val="004A7E4E"/>
    <w:rsid w:val="004B6B1E"/>
    <w:rsid w:val="004C30C1"/>
    <w:rsid w:val="004D2956"/>
    <w:rsid w:val="004D3CF7"/>
    <w:rsid w:val="004E3A89"/>
    <w:rsid w:val="004E3F3A"/>
    <w:rsid w:val="004F741B"/>
    <w:rsid w:val="005035AF"/>
    <w:rsid w:val="00510593"/>
    <w:rsid w:val="005152AB"/>
    <w:rsid w:val="0051554E"/>
    <w:rsid w:val="005237F5"/>
    <w:rsid w:val="00525CF6"/>
    <w:rsid w:val="00526224"/>
    <w:rsid w:val="00526BDA"/>
    <w:rsid w:val="00533F57"/>
    <w:rsid w:val="00536193"/>
    <w:rsid w:val="005405FD"/>
    <w:rsid w:val="00545E71"/>
    <w:rsid w:val="00552241"/>
    <w:rsid w:val="00555E08"/>
    <w:rsid w:val="005731FC"/>
    <w:rsid w:val="005736EA"/>
    <w:rsid w:val="00580BE1"/>
    <w:rsid w:val="00595027"/>
    <w:rsid w:val="005A3355"/>
    <w:rsid w:val="005B1B4C"/>
    <w:rsid w:val="005B7287"/>
    <w:rsid w:val="005B74F5"/>
    <w:rsid w:val="005C0F44"/>
    <w:rsid w:val="005D45E8"/>
    <w:rsid w:val="005E0190"/>
    <w:rsid w:val="006127EA"/>
    <w:rsid w:val="00616A09"/>
    <w:rsid w:val="0063396E"/>
    <w:rsid w:val="006422E5"/>
    <w:rsid w:val="00665D5B"/>
    <w:rsid w:val="00673743"/>
    <w:rsid w:val="00676342"/>
    <w:rsid w:val="00681F1B"/>
    <w:rsid w:val="0068751D"/>
    <w:rsid w:val="006A2F58"/>
    <w:rsid w:val="006A41AE"/>
    <w:rsid w:val="006C3A40"/>
    <w:rsid w:val="006D1540"/>
    <w:rsid w:val="00713142"/>
    <w:rsid w:val="00720F67"/>
    <w:rsid w:val="00726E68"/>
    <w:rsid w:val="007402FB"/>
    <w:rsid w:val="0075604E"/>
    <w:rsid w:val="007A2CC7"/>
    <w:rsid w:val="007A4378"/>
    <w:rsid w:val="007B103B"/>
    <w:rsid w:val="007B60DF"/>
    <w:rsid w:val="007C10AC"/>
    <w:rsid w:val="007C6E2E"/>
    <w:rsid w:val="007D2831"/>
    <w:rsid w:val="007E70D9"/>
    <w:rsid w:val="007F3169"/>
    <w:rsid w:val="007F6BDC"/>
    <w:rsid w:val="007F7E56"/>
    <w:rsid w:val="00806FA8"/>
    <w:rsid w:val="0081385D"/>
    <w:rsid w:val="00814B67"/>
    <w:rsid w:val="0081700E"/>
    <w:rsid w:val="00853483"/>
    <w:rsid w:val="00854168"/>
    <w:rsid w:val="00856CFD"/>
    <w:rsid w:val="008669CD"/>
    <w:rsid w:val="00884C3D"/>
    <w:rsid w:val="008862D5"/>
    <w:rsid w:val="008A4C6F"/>
    <w:rsid w:val="008A4FD5"/>
    <w:rsid w:val="008B365D"/>
    <w:rsid w:val="008C1710"/>
    <w:rsid w:val="008C1807"/>
    <w:rsid w:val="008E0032"/>
    <w:rsid w:val="008E17A0"/>
    <w:rsid w:val="008E32DD"/>
    <w:rsid w:val="008F2453"/>
    <w:rsid w:val="0090341D"/>
    <w:rsid w:val="00956A95"/>
    <w:rsid w:val="00963C9C"/>
    <w:rsid w:val="009845C6"/>
    <w:rsid w:val="00991D06"/>
    <w:rsid w:val="009937FD"/>
    <w:rsid w:val="009A0DCF"/>
    <w:rsid w:val="009B28A9"/>
    <w:rsid w:val="009B48D8"/>
    <w:rsid w:val="009B61B1"/>
    <w:rsid w:val="009C58B5"/>
    <w:rsid w:val="009D2F6D"/>
    <w:rsid w:val="009E21C7"/>
    <w:rsid w:val="009E6506"/>
    <w:rsid w:val="009E6985"/>
    <w:rsid w:val="00A11EAB"/>
    <w:rsid w:val="00A151AB"/>
    <w:rsid w:val="00A16531"/>
    <w:rsid w:val="00A312FC"/>
    <w:rsid w:val="00A358FA"/>
    <w:rsid w:val="00A612BF"/>
    <w:rsid w:val="00A64EF5"/>
    <w:rsid w:val="00A723DC"/>
    <w:rsid w:val="00A748E1"/>
    <w:rsid w:val="00A81AEC"/>
    <w:rsid w:val="00A9389C"/>
    <w:rsid w:val="00AA3686"/>
    <w:rsid w:val="00AB128C"/>
    <w:rsid w:val="00AB1410"/>
    <w:rsid w:val="00AB56AE"/>
    <w:rsid w:val="00AB6225"/>
    <w:rsid w:val="00AC3AF1"/>
    <w:rsid w:val="00AC7280"/>
    <w:rsid w:val="00AC7DA8"/>
    <w:rsid w:val="00AD12E7"/>
    <w:rsid w:val="00AE18A5"/>
    <w:rsid w:val="00AE5976"/>
    <w:rsid w:val="00AF1ACD"/>
    <w:rsid w:val="00B01300"/>
    <w:rsid w:val="00B1046C"/>
    <w:rsid w:val="00B11AE6"/>
    <w:rsid w:val="00B21176"/>
    <w:rsid w:val="00B21344"/>
    <w:rsid w:val="00B26B68"/>
    <w:rsid w:val="00B374C5"/>
    <w:rsid w:val="00B37CE2"/>
    <w:rsid w:val="00B51494"/>
    <w:rsid w:val="00B60962"/>
    <w:rsid w:val="00B66B81"/>
    <w:rsid w:val="00BA5BB8"/>
    <w:rsid w:val="00BA62D7"/>
    <w:rsid w:val="00BB3669"/>
    <w:rsid w:val="00BC51DE"/>
    <w:rsid w:val="00BD541B"/>
    <w:rsid w:val="00BF044B"/>
    <w:rsid w:val="00BF5B2E"/>
    <w:rsid w:val="00C0652A"/>
    <w:rsid w:val="00C14585"/>
    <w:rsid w:val="00C33767"/>
    <w:rsid w:val="00C34EC3"/>
    <w:rsid w:val="00C46A58"/>
    <w:rsid w:val="00C55A54"/>
    <w:rsid w:val="00C60A0A"/>
    <w:rsid w:val="00C64ABC"/>
    <w:rsid w:val="00C705B6"/>
    <w:rsid w:val="00C84453"/>
    <w:rsid w:val="00C963B3"/>
    <w:rsid w:val="00CA1C98"/>
    <w:rsid w:val="00CC7E74"/>
    <w:rsid w:val="00CD280A"/>
    <w:rsid w:val="00CE573A"/>
    <w:rsid w:val="00CF5147"/>
    <w:rsid w:val="00CF6715"/>
    <w:rsid w:val="00D15260"/>
    <w:rsid w:val="00D16AB0"/>
    <w:rsid w:val="00D16ACF"/>
    <w:rsid w:val="00D23D47"/>
    <w:rsid w:val="00D42980"/>
    <w:rsid w:val="00D5339A"/>
    <w:rsid w:val="00D56D62"/>
    <w:rsid w:val="00D64159"/>
    <w:rsid w:val="00D6589E"/>
    <w:rsid w:val="00D673A4"/>
    <w:rsid w:val="00D72D68"/>
    <w:rsid w:val="00D80BDF"/>
    <w:rsid w:val="00D83E6C"/>
    <w:rsid w:val="00D8588B"/>
    <w:rsid w:val="00D91E2C"/>
    <w:rsid w:val="00D92D6C"/>
    <w:rsid w:val="00D97838"/>
    <w:rsid w:val="00DA590C"/>
    <w:rsid w:val="00DB26D2"/>
    <w:rsid w:val="00DB77F3"/>
    <w:rsid w:val="00DB7A52"/>
    <w:rsid w:val="00DC45E4"/>
    <w:rsid w:val="00DD048D"/>
    <w:rsid w:val="00DD42A1"/>
    <w:rsid w:val="00DD727E"/>
    <w:rsid w:val="00DE7090"/>
    <w:rsid w:val="00DE7E48"/>
    <w:rsid w:val="00DF1EE3"/>
    <w:rsid w:val="00E16613"/>
    <w:rsid w:val="00E242AE"/>
    <w:rsid w:val="00E27A2D"/>
    <w:rsid w:val="00E5394A"/>
    <w:rsid w:val="00E62A4D"/>
    <w:rsid w:val="00E63107"/>
    <w:rsid w:val="00E76EFD"/>
    <w:rsid w:val="00E825F7"/>
    <w:rsid w:val="00E85F8A"/>
    <w:rsid w:val="00E90562"/>
    <w:rsid w:val="00EA4DF3"/>
    <w:rsid w:val="00EB22BD"/>
    <w:rsid w:val="00EC4478"/>
    <w:rsid w:val="00ED5DF2"/>
    <w:rsid w:val="00EE58C5"/>
    <w:rsid w:val="00F01805"/>
    <w:rsid w:val="00F05432"/>
    <w:rsid w:val="00F064F3"/>
    <w:rsid w:val="00F22D7D"/>
    <w:rsid w:val="00F32C29"/>
    <w:rsid w:val="00F40D6B"/>
    <w:rsid w:val="00F43E6B"/>
    <w:rsid w:val="00F4574B"/>
    <w:rsid w:val="00F478DC"/>
    <w:rsid w:val="00F60FE1"/>
    <w:rsid w:val="00F724AE"/>
    <w:rsid w:val="00F8649A"/>
    <w:rsid w:val="00FB5E98"/>
    <w:rsid w:val="00FF4064"/>
    <w:rsid w:val="00FF4B6A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98556B"/>
  <w15:chartTrackingRefBased/>
  <w15:docId w15:val="{54404109-6C58-479D-8EAF-361303204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80BE1"/>
    <w:pPr>
      <w:spacing w:after="120" w:line="280" w:lineRule="exact"/>
    </w:pPr>
    <w:rPr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rsid w:val="00F724AE"/>
    <w:pPr>
      <w:keepNext/>
      <w:keepLines/>
      <w:outlineLvl w:val="0"/>
    </w:pPr>
    <w:rPr>
      <w:rFonts w:eastAsia="Times New Roman"/>
      <w:bCs/>
      <w:color w:val="000000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F724AE"/>
    <w:pPr>
      <w:keepNext/>
      <w:keepLines/>
      <w:spacing w:before="120"/>
      <w:outlineLvl w:val="1"/>
    </w:pPr>
    <w:rPr>
      <w:rFonts w:eastAsia="Times New Roman"/>
      <w:b/>
      <w:bCs/>
      <w:color w:val="00000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rsid w:val="00286FF6"/>
    <w:pPr>
      <w:keepNext/>
      <w:spacing w:before="120"/>
      <w:outlineLvl w:val="2"/>
    </w:pPr>
    <w:rPr>
      <w:rFonts w:eastAsia="Times New Roman"/>
      <w:bCs/>
      <w:szCs w:val="26"/>
      <w:u w:val="single"/>
    </w:rPr>
  </w:style>
  <w:style w:type="paragraph" w:styleId="berschrift4">
    <w:name w:val="heading 4"/>
    <w:basedOn w:val="Standard"/>
    <w:next w:val="Standard"/>
    <w:link w:val="berschrift4Zchn"/>
    <w:uiPriority w:val="9"/>
    <w:rsid w:val="00286FF6"/>
    <w:pPr>
      <w:keepNext/>
      <w:spacing w:before="120"/>
      <w:outlineLvl w:val="3"/>
    </w:pPr>
    <w:rPr>
      <w:rFonts w:eastAsia="Times New Roman"/>
      <w:bCs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qFormat/>
    <w:rsid w:val="00A151AB"/>
    <w:pPr>
      <w:tabs>
        <w:tab w:val="center" w:pos="4536"/>
        <w:tab w:val="right" w:pos="9072"/>
      </w:tabs>
      <w:spacing w:line="240" w:lineRule="auto"/>
      <w:jc w:val="right"/>
    </w:pPr>
    <w:rPr>
      <w:noProof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151AB"/>
    <w:rPr>
      <w:noProof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56D62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56D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6D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56D62"/>
    <w:rPr>
      <w:rFonts w:ascii="Tahoma" w:hAnsi="Tahoma" w:cs="Tahoma"/>
      <w:sz w:val="16"/>
      <w:szCs w:val="16"/>
    </w:rPr>
  </w:style>
  <w:style w:type="paragraph" w:customStyle="1" w:styleId="EinfacherAbsatz">
    <w:name w:val="[Einfacher Absatz]"/>
    <w:basedOn w:val="Titel"/>
    <w:uiPriority w:val="99"/>
    <w:rsid w:val="00720F67"/>
    <w:pPr>
      <w:numPr>
        <w:numId w:val="14"/>
      </w:numPr>
      <w:spacing w:before="240"/>
      <w:contextualSpacing w:val="0"/>
    </w:pPr>
    <w:rPr>
      <w:b w:val="0"/>
      <w:sz w:val="22"/>
      <w:szCs w:val="22"/>
    </w:rPr>
  </w:style>
  <w:style w:type="character" w:styleId="Platzhaltertext">
    <w:name w:val="Placeholder Text"/>
    <w:uiPriority w:val="99"/>
    <w:semiHidden/>
    <w:rsid w:val="006C3A40"/>
    <w:rPr>
      <w:color w:val="808080"/>
    </w:rPr>
  </w:style>
  <w:style w:type="character" w:customStyle="1" w:styleId="berschrift1Zchn">
    <w:name w:val="Überschrift 1 Zchn"/>
    <w:link w:val="berschrift1"/>
    <w:uiPriority w:val="9"/>
    <w:rsid w:val="00F724AE"/>
    <w:rPr>
      <w:rFonts w:eastAsia="Times New Roman"/>
      <w:bCs/>
      <w:color w:val="000000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semiHidden/>
    <w:rsid w:val="00F724AE"/>
    <w:rPr>
      <w:rFonts w:eastAsia="Times New Roman"/>
      <w:b/>
      <w:bCs/>
      <w:color w:val="000000"/>
      <w:szCs w:val="26"/>
      <w:lang w:eastAsia="en-US"/>
    </w:rPr>
  </w:style>
  <w:style w:type="paragraph" w:styleId="Titel">
    <w:name w:val="Title"/>
    <w:basedOn w:val="Standard"/>
    <w:next w:val="Standard"/>
    <w:link w:val="TitelZchn"/>
    <w:qFormat/>
    <w:rsid w:val="007B103B"/>
    <w:pPr>
      <w:spacing w:after="300" w:line="240" w:lineRule="auto"/>
      <w:contextualSpacing/>
    </w:pPr>
    <w:rPr>
      <w:rFonts w:eastAsia="Times New Roman"/>
      <w:b/>
      <w:color w:val="000000"/>
      <w:spacing w:val="5"/>
      <w:kern w:val="28"/>
      <w:szCs w:val="52"/>
    </w:rPr>
  </w:style>
  <w:style w:type="character" w:customStyle="1" w:styleId="TitelZchn">
    <w:name w:val="Titel Zchn"/>
    <w:link w:val="Titel"/>
    <w:uiPriority w:val="10"/>
    <w:rsid w:val="007B103B"/>
    <w:rPr>
      <w:rFonts w:ascii="Arial" w:eastAsia="Times New Roman" w:hAnsi="Arial" w:cs="Times New Roman"/>
      <w:b/>
      <w:color w:val="000000"/>
      <w:spacing w:val="5"/>
      <w:kern w:val="28"/>
      <w:sz w:val="20"/>
      <w:szCs w:val="52"/>
    </w:rPr>
  </w:style>
  <w:style w:type="character" w:styleId="Fett">
    <w:name w:val="Strong"/>
    <w:uiPriority w:val="22"/>
    <w:rsid w:val="00A748E1"/>
    <w:rPr>
      <w:rFonts w:ascii="Arial" w:hAnsi="Arial"/>
      <w:b/>
      <w:bCs/>
      <w:sz w:val="20"/>
    </w:rPr>
  </w:style>
  <w:style w:type="table" w:styleId="Tabellenraster">
    <w:name w:val="Table Grid"/>
    <w:basedOn w:val="NormaleTabelle"/>
    <w:uiPriority w:val="59"/>
    <w:rsid w:val="00DF1E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">
    <w:name w:val="List Bullet"/>
    <w:basedOn w:val="Standard"/>
    <w:uiPriority w:val="99"/>
    <w:rsid w:val="00F724AE"/>
    <w:pPr>
      <w:numPr>
        <w:numId w:val="1"/>
      </w:numPr>
      <w:tabs>
        <w:tab w:val="left" w:pos="284"/>
      </w:tabs>
    </w:pPr>
  </w:style>
  <w:style w:type="paragraph" w:customStyle="1" w:styleId="Listenabsatz1">
    <w:name w:val="Listenabsatz1"/>
    <w:basedOn w:val="Standard"/>
    <w:autoRedefine/>
    <w:rsid w:val="00580BE1"/>
    <w:pPr>
      <w:numPr>
        <w:numId w:val="2"/>
      </w:numPr>
      <w:spacing w:before="20" w:after="20" w:line="240" w:lineRule="auto"/>
      <w:contextualSpacing/>
    </w:pPr>
    <w:rPr>
      <w:rFonts w:ascii="Myriad Pro" w:eastAsia="Times New Roman" w:hAnsi="Myriad Pro"/>
      <w:sz w:val="19"/>
      <w:lang w:eastAsia="de-DE"/>
    </w:rPr>
  </w:style>
  <w:style w:type="character" w:customStyle="1" w:styleId="berschrift3Zchn">
    <w:name w:val="Überschrift 3 Zchn"/>
    <w:link w:val="berschrift3"/>
    <w:uiPriority w:val="9"/>
    <w:rsid w:val="00286FF6"/>
    <w:rPr>
      <w:rFonts w:eastAsia="Times New Roman" w:cs="Times New Roman"/>
      <w:bCs/>
      <w:szCs w:val="26"/>
      <w:u w:val="single"/>
      <w:lang w:eastAsia="en-US"/>
    </w:rPr>
  </w:style>
  <w:style w:type="character" w:customStyle="1" w:styleId="berschrift4Zchn">
    <w:name w:val="Überschrift 4 Zchn"/>
    <w:link w:val="berschrift4"/>
    <w:uiPriority w:val="9"/>
    <w:semiHidden/>
    <w:rsid w:val="00286FF6"/>
    <w:rPr>
      <w:rFonts w:eastAsia="Times New Roman" w:cs="Times New Roman"/>
      <w:bCs/>
      <w:szCs w:val="28"/>
      <w:lang w:eastAsia="en-US"/>
    </w:rPr>
  </w:style>
  <w:style w:type="paragraph" w:customStyle="1" w:styleId="ZchnZchn">
    <w:name w:val="Zchn Zchn"/>
    <w:basedOn w:val="Standard"/>
    <w:rsid w:val="00095CA2"/>
    <w:pPr>
      <w:spacing w:after="160" w:line="240" w:lineRule="exact"/>
    </w:pPr>
    <w:rPr>
      <w:rFonts w:ascii="Tahoma" w:eastAsia="Times New Roman" w:hAnsi="Tahoma"/>
      <w:sz w:val="22"/>
      <w:szCs w:val="20"/>
      <w:lang w:val="en-US"/>
    </w:rPr>
  </w:style>
  <w:style w:type="paragraph" w:customStyle="1" w:styleId="Text-B-0">
    <w:name w:val="Text-B-0"/>
    <w:basedOn w:val="Standard"/>
    <w:link w:val="Text-B-0Char"/>
    <w:rsid w:val="00095CA2"/>
    <w:pPr>
      <w:spacing w:line="240" w:lineRule="auto"/>
      <w:jc w:val="both"/>
    </w:pPr>
    <w:rPr>
      <w:rFonts w:eastAsia="Times New Roman"/>
      <w:sz w:val="22"/>
      <w:szCs w:val="20"/>
      <w:lang w:eastAsia="de-DE"/>
    </w:rPr>
  </w:style>
  <w:style w:type="character" w:customStyle="1" w:styleId="Text-B-0Char">
    <w:name w:val="Text-B-0 Char"/>
    <w:link w:val="Text-B-0"/>
    <w:rsid w:val="00095CA2"/>
    <w:rPr>
      <w:rFonts w:eastAsia="Times New Roman"/>
      <w:sz w:val="22"/>
    </w:rPr>
  </w:style>
  <w:style w:type="paragraph" w:customStyle="1" w:styleId="ZchnZchn7CharZchnZchnCharZchnZchnCharZchnZchnCharZchnZchn">
    <w:name w:val="Zchn Zchn7 Char Zchn Zchn Char Zchn Zchn Char Zchn Zchn Char Zchn Zchn"/>
    <w:basedOn w:val="Standard"/>
    <w:rsid w:val="000218A9"/>
    <w:pPr>
      <w:spacing w:after="160" w:line="240" w:lineRule="exact"/>
    </w:pPr>
    <w:rPr>
      <w:rFonts w:ascii="Tahoma" w:eastAsia="Times New Roman" w:hAnsi="Tahoma"/>
      <w:sz w:val="22"/>
      <w:szCs w:val="20"/>
      <w:lang w:val="en-US"/>
    </w:rPr>
  </w:style>
  <w:style w:type="paragraph" w:customStyle="1" w:styleId="ZchnZchn8">
    <w:name w:val="Zchn Zchn8"/>
    <w:basedOn w:val="Standard"/>
    <w:rsid w:val="00EE58C5"/>
    <w:pPr>
      <w:spacing w:after="160" w:line="240" w:lineRule="exact"/>
    </w:pPr>
    <w:rPr>
      <w:rFonts w:ascii="Tahoma" w:eastAsia="Times New Roman" w:hAnsi="Tahoma"/>
      <w:sz w:val="22"/>
      <w:szCs w:val="20"/>
      <w:lang w:val="en-US"/>
    </w:rPr>
  </w:style>
  <w:style w:type="paragraph" w:styleId="StandardWeb">
    <w:name w:val="Normal (Web)"/>
    <w:basedOn w:val="Standard"/>
    <w:uiPriority w:val="99"/>
    <w:semiHidden/>
    <w:unhideWhenUsed/>
    <w:rsid w:val="000013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5B74F5"/>
    <w:pPr>
      <w:autoSpaceDE w:val="0"/>
      <w:autoSpaceDN w:val="0"/>
      <w:adjustRightInd w:val="0"/>
    </w:pPr>
    <w:rPr>
      <w:rFonts w:ascii="BundesSerif Office" w:hAnsi="BundesSerif Office" w:cs="BundesSerif Office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A151AB"/>
    <w:pPr>
      <w:numPr>
        <w:numId w:val="13"/>
      </w:numPr>
      <w:spacing w:before="120" w:line="240" w:lineRule="exact"/>
      <w:ind w:left="426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DE7E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E7E4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E7E48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E7E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E7E4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8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u12254\LOKALE~1\Temp\XPgrpwise\_NEU_WDR_Logo_digitaler%20Versand_PE_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FD505698DAF24491788E1D41540A62" ma:contentTypeVersion="3" ma:contentTypeDescription="Ein neues Dokument erstellen." ma:contentTypeScope="" ma:versionID="009840440ab0cf8222c2b4bc1cf922b5">
  <xsd:schema xmlns:xsd="http://www.w3.org/2001/XMLSchema" xmlns:xs="http://www.w3.org/2001/XMLSchema" xmlns:p="http://schemas.microsoft.com/office/2006/metadata/properties" xmlns:ns2="958f9907-a834-462e-a998-5ebaf08c39f9" targetNamespace="http://schemas.microsoft.com/office/2006/metadata/properties" ma:root="true" ma:fieldsID="f6308fc80a4eeb758a085a0f63ba44c6" ns2:_="">
    <xsd:import namespace="958f9907-a834-462e-a998-5ebaf08c39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8f9907-a834-462e-a998-5ebaf08c3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115B8B-11EB-4F0B-B993-792BB58C2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8f9907-a834-462e-a998-5ebaf08c39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39B15D-0658-47B6-9263-C64CC4801D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E45DB4-2EB7-48A1-972E-F48C6B434B5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090e626-f741-48b1-b5cf-6dbc28ecdb52}" enabled="1" method="Standard" siteId="{453fd660-02d5-4abb-9653-e86f1dc115a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_NEU_WDR_Logo_digitaler Versand_PE_1.dot</Template>
  <TotalTime>0</TotalTime>
  <Pages>1</Pages>
  <Words>249</Words>
  <Characters>1557</Characters>
  <Application>Microsoft Office Word</Application>
  <DocSecurity>0</DocSecurity>
  <Lines>33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WDR Regionet</vt:lpstr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WDR Regionet</dc:title>
  <dc:subject>Anlage 4</dc:subject>
  <dc:creator>u54280</dc:creator>
  <cp:keywords/>
  <cp:lastModifiedBy>M. Kuban</cp:lastModifiedBy>
  <cp:revision>12</cp:revision>
  <cp:lastPrinted>2023-08-08T12:22:00Z</cp:lastPrinted>
  <dcterms:created xsi:type="dcterms:W3CDTF">2026-04-20T14:27:00Z</dcterms:created>
  <dcterms:modified xsi:type="dcterms:W3CDTF">2026-04-29T13:02:00Z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0x01010096FD505698DAF24491788E1D41540A62</vt:lpwstr>
  </property>
  <property fmtid="{D5CDD505-2E9C-101B-9397-08002B2CF9AE}" pid="3" name="docLang">
    <vt:lpwstr>de</vt:lpwstr>
  </property>
</Properties>
</file>